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887128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Микрорайон Светлый </w:t>
      </w:r>
      <w:proofErr w:type="spellStart"/>
      <w:proofErr w:type="gramStart"/>
      <w:r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>
        <w:rPr>
          <w:rFonts w:ascii="Arial" w:eastAsia="MS Mincho" w:hAnsi="Arial" w:cs="Arial"/>
          <w:b/>
          <w:bCs/>
          <w:i/>
          <w:iCs/>
        </w:rPr>
        <w:t xml:space="preserve">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Локтинская</w:t>
      </w:r>
      <w:proofErr w:type="spellEnd"/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887128">
        <w:rPr>
          <w:i/>
          <w:iCs/>
        </w:rPr>
        <w:t>От 0+0 до 0+556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4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9"/>
        <w:gridCol w:w="1664"/>
        <w:gridCol w:w="2510"/>
        <w:gridCol w:w="806"/>
        <w:gridCol w:w="681"/>
        <w:gridCol w:w="823"/>
        <w:gridCol w:w="1417"/>
        <w:gridCol w:w="426"/>
        <w:gridCol w:w="905"/>
        <w:gridCol w:w="722"/>
      </w:tblGrid>
      <w:tr w:rsidR="001842E0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4E634F" w:rsidP="004E634F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="001842E0"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</w:t>
            </w: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о</w:t>
            </w: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вить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E634F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0+219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0+235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5.23.2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Начало населенного пункта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5.24.1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5.16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 xml:space="preserve">Место остановки автобуса </w:t>
            </w:r>
            <w:proofErr w:type="gramStart"/>
            <w:r w:rsidRPr="004E634F">
              <w:rPr>
                <w:rFonts w:ascii="Arial" w:hAnsi="Arial" w:cs="Arial"/>
                <w:sz w:val="22"/>
                <w:szCs w:val="16"/>
              </w:rPr>
              <w:t>и(</w:t>
            </w:r>
            <w:proofErr w:type="gramEnd"/>
            <w:r w:rsidRPr="004E634F">
              <w:rPr>
                <w:rFonts w:ascii="Arial" w:hAnsi="Arial" w:cs="Arial"/>
                <w:sz w:val="22"/>
                <w:szCs w:val="16"/>
              </w:rPr>
              <w:t>или) троллейбуса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5.16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 xml:space="preserve">Место остановки автобуса </w:t>
            </w:r>
            <w:proofErr w:type="gramStart"/>
            <w:r w:rsidRPr="004E634F">
              <w:rPr>
                <w:rFonts w:ascii="Arial" w:hAnsi="Arial" w:cs="Arial"/>
                <w:sz w:val="22"/>
                <w:szCs w:val="16"/>
              </w:rPr>
              <w:t>и(</w:t>
            </w:r>
            <w:proofErr w:type="gramEnd"/>
            <w:r w:rsidRPr="004E634F">
              <w:rPr>
                <w:rFonts w:ascii="Arial" w:hAnsi="Arial" w:cs="Arial"/>
                <w:sz w:val="22"/>
                <w:szCs w:val="16"/>
              </w:rPr>
              <w:t>или) троллейбуса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0+162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0+164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0+164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0+170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0+170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Информационные знаки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6.10.1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Указатель направлений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13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6.4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Место стоянки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0+275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 xml:space="preserve">Знаки дополнительной </w:t>
            </w:r>
            <w:r w:rsidRPr="004E634F">
              <w:rPr>
                <w:rFonts w:ascii="Arial" w:hAnsi="Arial" w:cs="Arial"/>
                <w:b/>
                <w:sz w:val="22"/>
                <w:szCs w:val="16"/>
              </w:rPr>
              <w:lastRenderedPageBreak/>
              <w:t>информации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lastRenderedPageBreak/>
              <w:t>14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0+219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0+235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8.6.5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Способ постановки транспортного средства на стоянку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0+275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16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87128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128" w:rsidRPr="004E634F" w:rsidRDefault="00887128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4E634F" w:rsidTr="004E634F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 w:rsidP="00887128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887128" w:rsidP="00887128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E634F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887128" w:rsidP="00887128">
            <w:pPr>
              <w:rPr>
                <w:rFonts w:ascii="Arial" w:hAnsi="Arial" w:cs="Arial"/>
                <w:sz w:val="22"/>
                <w:szCs w:val="16"/>
              </w:rPr>
            </w:pPr>
            <w:r w:rsidRPr="004E634F">
              <w:rPr>
                <w:rFonts w:ascii="Arial" w:hAnsi="Arial" w:cs="Arial"/>
                <w:sz w:val="22"/>
                <w:szCs w:val="16"/>
              </w:rPr>
              <w:t>18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 w:rsidP="00887128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E634F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4E634F" w:rsidRDefault="004E634F" w:rsidP="004E634F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4E634F" w:rsidRDefault="004E634F" w:rsidP="004E634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Микрорайон Светлый </w:t>
      </w:r>
      <w:proofErr w:type="spellStart"/>
      <w:proofErr w:type="gramStart"/>
      <w:r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>
        <w:rPr>
          <w:rFonts w:ascii="Arial" w:eastAsia="MS Mincho" w:hAnsi="Arial" w:cs="Arial"/>
          <w:b/>
          <w:bCs/>
          <w:i/>
          <w:iCs/>
        </w:rPr>
        <w:t xml:space="preserve">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Локтинская</w:t>
      </w:r>
      <w:proofErr w:type="spellEnd"/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0+556</w:t>
      </w:r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4E634F" w:rsidRDefault="004E634F" w:rsidP="004E634F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1129"/>
        <w:gridCol w:w="1131"/>
        <w:gridCol w:w="1131"/>
        <w:gridCol w:w="1129"/>
        <w:gridCol w:w="1129"/>
        <w:gridCol w:w="1129"/>
        <w:gridCol w:w="1127"/>
      </w:tblGrid>
      <w:tr w:rsidR="004E634F" w:rsidTr="004E634F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111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 xml:space="preserve">№ </w:t>
            </w:r>
            <w:proofErr w:type="gramStart"/>
            <w:r w:rsidRPr="00243401">
              <w:rPr>
                <w:rFonts w:ascii="Arial" w:eastAsia="MS Mincho" w:hAnsi="Arial" w:cs="Arial"/>
                <w:b/>
              </w:rPr>
              <w:t>км</w:t>
            </w:r>
            <w:proofErr w:type="gramEnd"/>
          </w:p>
        </w:tc>
        <w:tc>
          <w:tcPr>
            <w:tcW w:w="555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556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556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555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555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1.13</w:t>
            </w:r>
          </w:p>
        </w:tc>
        <w:tc>
          <w:tcPr>
            <w:tcW w:w="555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55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Итого КВ</w:t>
            </w:r>
            <w:proofErr w:type="gramStart"/>
            <w:r w:rsidRPr="00243401">
              <w:rPr>
                <w:rFonts w:ascii="Arial" w:eastAsia="MS Mincho" w:hAnsi="Arial" w:cs="Arial"/>
                <w:b/>
              </w:rPr>
              <w:t>.М</w:t>
            </w:r>
            <w:proofErr w:type="gramEnd"/>
          </w:p>
        </w:tc>
      </w:tr>
      <w:tr w:rsidR="004E634F" w:rsidTr="004E634F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11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243401">
              <w:rPr>
                <w:rFonts w:ascii="Arial" w:eastAsia="MS Mincho" w:hAnsi="Arial" w:cs="Arial"/>
                <w:b/>
              </w:rPr>
              <w:t>Коэф</w:t>
            </w:r>
            <w:proofErr w:type="gramStart"/>
            <w:r w:rsidRPr="00243401">
              <w:rPr>
                <w:rFonts w:ascii="Arial" w:eastAsia="MS Mincho" w:hAnsi="Arial" w:cs="Arial"/>
                <w:b/>
              </w:rPr>
              <w:t>.п</w:t>
            </w:r>
            <w:proofErr w:type="gramEnd"/>
            <w:r w:rsidRPr="00243401">
              <w:rPr>
                <w:rFonts w:ascii="Arial" w:eastAsia="MS Mincho" w:hAnsi="Arial" w:cs="Arial"/>
                <w:b/>
              </w:rPr>
              <w:t>ривед</w:t>
            </w:r>
            <w:proofErr w:type="spellEnd"/>
            <w:r w:rsidRPr="00243401">
              <w:rPr>
                <w:rFonts w:ascii="Arial" w:eastAsia="MS Mincho" w:hAnsi="Arial" w:cs="Arial"/>
                <w:b/>
              </w:rPr>
              <w:t>. к 1.1.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55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E634F" w:rsidTr="004E634F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1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 xml:space="preserve">ширина, </w:t>
            </w:r>
            <w:proofErr w:type="gramStart"/>
            <w:r w:rsidRPr="00243401">
              <w:rPr>
                <w:rFonts w:ascii="Arial" w:eastAsia="MS Mincho" w:hAnsi="Arial" w:cs="Arial"/>
                <w:b/>
              </w:rPr>
              <w:t>м</w:t>
            </w:r>
            <w:proofErr w:type="gramEnd"/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  <w:tc>
          <w:tcPr>
            <w:tcW w:w="55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E634F" w:rsidTr="004E634F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11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0+0 - 0+556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237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138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40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89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  <w:tc>
          <w:tcPr>
            <w:tcW w:w="55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45,8</w:t>
            </w:r>
          </w:p>
        </w:tc>
      </w:tr>
      <w:tr w:rsidR="004E634F" w:rsidTr="004E634F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11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r w:rsidRPr="00243401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E634F" w:rsidTr="004E634F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11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243401">
              <w:rPr>
                <w:rFonts w:ascii="Arial" w:eastAsia="MS Mincho" w:hAnsi="Arial" w:cs="Arial"/>
                <w:b/>
              </w:rPr>
              <w:t>лин.км</w:t>
            </w:r>
            <w:proofErr w:type="spellEnd"/>
            <w:r w:rsidRPr="00243401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0,237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0,138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0,04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0,089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E634F" w:rsidTr="004E634F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11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243401">
              <w:rPr>
                <w:rFonts w:ascii="Arial" w:eastAsia="MS Mincho" w:hAnsi="Arial" w:cs="Arial"/>
                <w:b/>
              </w:rPr>
              <w:t>привед.км</w:t>
            </w:r>
            <w:proofErr w:type="spellEnd"/>
            <w:r w:rsidRPr="00243401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0,237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0,035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0,089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E634F" w:rsidTr="004E634F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114" w:type="pct"/>
          </w:tcPr>
          <w:p w:rsidR="004E634F" w:rsidRPr="00243401" w:rsidRDefault="004E634F" w:rsidP="00764CB2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4" w:name="EXP2"/>
            <w:bookmarkEnd w:id="4"/>
            <w:r w:rsidRPr="00243401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23,7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3,45</w:t>
            </w:r>
          </w:p>
        </w:tc>
        <w:tc>
          <w:tcPr>
            <w:tcW w:w="556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4,45</w:t>
            </w: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555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</w:t>
            </w:r>
          </w:p>
        </w:tc>
        <w:tc>
          <w:tcPr>
            <w:tcW w:w="554" w:type="pct"/>
          </w:tcPr>
          <w:p w:rsidR="004E634F" w:rsidRDefault="004E634F" w:rsidP="00764CB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45,8</w:t>
            </w:r>
          </w:p>
        </w:tc>
      </w:tr>
    </w:tbl>
    <w:p w:rsidR="004E634F" w:rsidRDefault="004E634F" w:rsidP="004E634F">
      <w:pPr>
        <w:pStyle w:val="a3"/>
        <w:rPr>
          <w:rFonts w:eastAsia="MS Mincho"/>
        </w:rPr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</w:p>
    <w:p w:rsidR="004E634F" w:rsidRDefault="004E634F" w:rsidP="004E634F">
      <w:pPr>
        <w:pStyle w:val="a7"/>
        <w:outlineLvl w:val="0"/>
      </w:pPr>
      <w:r>
        <w:lastRenderedPageBreak/>
        <w:t>Ведомость размещения искусственного освещения</w:t>
      </w:r>
    </w:p>
    <w:p w:rsidR="004E634F" w:rsidRDefault="004E634F" w:rsidP="004E634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Микрорайон Светлый </w:t>
      </w:r>
      <w:proofErr w:type="spellStart"/>
      <w:proofErr w:type="gramStart"/>
      <w:r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>
        <w:rPr>
          <w:rFonts w:ascii="Arial" w:eastAsia="MS Mincho" w:hAnsi="Arial" w:cs="Arial"/>
          <w:b/>
          <w:bCs/>
          <w:i/>
          <w:iCs/>
        </w:rPr>
        <w:t xml:space="preserve">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Локтинская</w:t>
      </w:r>
      <w:proofErr w:type="spellEnd"/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0+556</w:t>
      </w:r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4E634F" w:rsidRDefault="004E634F" w:rsidP="004E634F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5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1"/>
        <w:gridCol w:w="1424"/>
        <w:gridCol w:w="1425"/>
        <w:gridCol w:w="1345"/>
        <w:gridCol w:w="1345"/>
        <w:gridCol w:w="1345"/>
        <w:gridCol w:w="1345"/>
        <w:gridCol w:w="1345"/>
      </w:tblGrid>
      <w:tr w:rsidR="004E634F" w:rsidTr="00764CB2">
        <w:trPr>
          <w:cantSplit/>
          <w:trHeight w:val="21"/>
          <w:tblHeader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8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E634F" w:rsidTr="00764CB2">
        <w:trPr>
          <w:trHeight w:val="21"/>
          <w:tblHeader/>
          <w:jc w:val="center"/>
        </w:trPr>
        <w:tc>
          <w:tcPr>
            <w:tcW w:w="4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2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 xml:space="preserve">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4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4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4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4E634F" w:rsidTr="00764CB2">
        <w:trPr>
          <w:trHeight w:val="21"/>
          <w:tblHeader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4E634F" w:rsidTr="00764CB2">
        <w:trPr>
          <w:trHeight w:val="21"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</w:tr>
      <w:tr w:rsidR="004E634F" w:rsidTr="00764CB2">
        <w:trPr>
          <w:trHeight w:val="21"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6/6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4E634F" w:rsidTr="00764CB2">
        <w:trPr>
          <w:trHeight w:val="21"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0+213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0+333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4E634F" w:rsidRDefault="004E634F" w:rsidP="004E634F">
      <w:pPr>
        <w:jc w:val="center"/>
        <w:outlineLvl w:val="0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наличия остановок общественного транспорта</w:t>
      </w:r>
    </w:p>
    <w:p w:rsidR="004E634F" w:rsidRDefault="004E634F" w:rsidP="004E634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Микрорайон Светлый </w:t>
      </w:r>
      <w:proofErr w:type="spellStart"/>
      <w:proofErr w:type="gramStart"/>
      <w:r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>
        <w:rPr>
          <w:rFonts w:ascii="Arial" w:eastAsia="MS Mincho" w:hAnsi="Arial" w:cs="Arial"/>
          <w:b/>
          <w:bCs/>
          <w:i/>
          <w:iCs/>
        </w:rPr>
        <w:t xml:space="preserve">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Локтинская</w:t>
      </w:r>
      <w:proofErr w:type="spellEnd"/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0+556</w:t>
      </w:r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4E634F" w:rsidRDefault="004E634F" w:rsidP="004E634F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3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13"/>
        <w:gridCol w:w="1055"/>
        <w:gridCol w:w="1055"/>
        <w:gridCol w:w="1045"/>
        <w:gridCol w:w="2011"/>
        <w:gridCol w:w="992"/>
        <w:gridCol w:w="709"/>
        <w:gridCol w:w="850"/>
        <w:gridCol w:w="851"/>
        <w:gridCol w:w="857"/>
      </w:tblGrid>
      <w:tr w:rsidR="004E634F" w:rsidTr="004E634F">
        <w:trPr>
          <w:cantSplit/>
          <w:trHeight w:val="22"/>
          <w:tblHeader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Адрес,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6"/>
              </w:rPr>
              <w:t>+м</w:t>
            </w:r>
            <w:proofErr w:type="spellEnd"/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Расположение</w:t>
            </w:r>
          </w:p>
        </w:tc>
        <w:tc>
          <w:tcPr>
            <w:tcW w:w="30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 w:rsidRPr="004E634F">
              <w:rPr>
                <w:rFonts w:ascii="Arial" w:hAnsi="Arial" w:cs="Arial"/>
                <w:b/>
                <w:bCs/>
                <w:sz w:val="20"/>
                <w:szCs w:val="16"/>
              </w:rPr>
              <w:t>Наличие переходно-скоростных поло</w:t>
            </w:r>
            <w:r>
              <w:rPr>
                <w:rFonts w:ascii="Arial" w:hAnsi="Arial" w:cs="Arial"/>
                <w:b/>
                <w:bCs/>
                <w:szCs w:val="16"/>
              </w:rPr>
              <w:t>с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Длина по нормативу, </w:t>
            </w: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м</w:t>
            </w:r>
            <w:proofErr w:type="gramEnd"/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Фактическая длина, </w:t>
            </w: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м</w:t>
            </w:r>
            <w:proofErr w:type="gramEnd"/>
          </w:p>
        </w:tc>
      </w:tr>
      <w:tr w:rsidR="004E634F" w:rsidTr="004E634F">
        <w:trPr>
          <w:trHeight w:val="22"/>
          <w:tblHeader/>
          <w:jc w:val="center"/>
        </w:trPr>
        <w:tc>
          <w:tcPr>
            <w:tcW w:w="51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обустроено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отсутствует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</w:t>
            </w:r>
            <w:r>
              <w:rPr>
                <w:rFonts w:ascii="Arial" w:hAnsi="Arial" w:cs="Arial"/>
                <w:b/>
                <w:bCs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Cs w:val="16"/>
              </w:rPr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</w:tr>
      <w:tr w:rsidR="004E634F" w:rsidTr="004E634F">
        <w:trPr>
          <w:trHeight w:val="22"/>
          <w:tblHeader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</w:tr>
      <w:tr w:rsidR="004E634F" w:rsidTr="004E634F">
        <w:trPr>
          <w:trHeight w:val="22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0+71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Посадочная площадка, павильон, </w:t>
            </w:r>
            <w:proofErr w:type="gramStart"/>
            <w:r>
              <w:rPr>
                <w:rFonts w:ascii="Arial" w:hAnsi="Arial" w:cs="Arial"/>
              </w:rPr>
              <w:t>заездной</w:t>
            </w:r>
            <w:proofErr w:type="gramEnd"/>
            <w:r>
              <w:rPr>
                <w:rFonts w:ascii="Arial" w:hAnsi="Arial" w:cs="Arial"/>
              </w:rPr>
              <w:t xml:space="preserve"> карман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</w:tr>
      <w:tr w:rsidR="004E634F" w:rsidTr="004E634F">
        <w:trPr>
          <w:trHeight w:val="22"/>
          <w:jc w:val="center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0+162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Посадочная площадка, павильон, </w:t>
            </w:r>
            <w:proofErr w:type="gramStart"/>
            <w:r>
              <w:rPr>
                <w:rFonts w:ascii="Arial" w:hAnsi="Arial" w:cs="Arial"/>
              </w:rPr>
              <w:t>заездной</w:t>
            </w:r>
            <w:proofErr w:type="gramEnd"/>
            <w:r>
              <w:rPr>
                <w:rFonts w:ascii="Arial" w:hAnsi="Arial" w:cs="Arial"/>
              </w:rPr>
              <w:t xml:space="preserve"> карман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</w:tr>
    </w:tbl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4E634F" w:rsidRDefault="004E634F" w:rsidP="004E634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Микрорайон Светлый </w:t>
      </w:r>
      <w:proofErr w:type="spellStart"/>
      <w:proofErr w:type="gramStart"/>
      <w:r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>
        <w:rPr>
          <w:rFonts w:ascii="Arial" w:eastAsia="MS Mincho" w:hAnsi="Arial" w:cs="Arial"/>
          <w:b/>
          <w:bCs/>
          <w:i/>
          <w:iCs/>
        </w:rPr>
        <w:t xml:space="preserve">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Локтинская</w:t>
      </w:r>
      <w:proofErr w:type="spellEnd"/>
    </w:p>
    <w:p w:rsidR="004E634F" w:rsidRDefault="004E634F" w:rsidP="004E634F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0+556</w:t>
      </w:r>
    </w:p>
    <w:p w:rsidR="004E634F" w:rsidRDefault="004E634F" w:rsidP="004E634F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4E634F" w:rsidRDefault="004E634F" w:rsidP="004E634F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2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01"/>
        <w:gridCol w:w="1439"/>
        <w:gridCol w:w="1471"/>
        <w:gridCol w:w="1459"/>
        <w:gridCol w:w="1696"/>
        <w:gridCol w:w="1662"/>
        <w:gridCol w:w="1696"/>
      </w:tblGrid>
      <w:tr w:rsidR="004E634F" w:rsidTr="00764CB2">
        <w:trPr>
          <w:trHeight w:val="21"/>
          <w:tblHeader/>
          <w:jc w:val="center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4E634F" w:rsidTr="00764CB2">
        <w:trPr>
          <w:trHeight w:val="21"/>
          <w:tblHeader/>
          <w:jc w:val="center"/>
        </w:trPr>
        <w:tc>
          <w:tcPr>
            <w:tcW w:w="60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7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Проектируе-мые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4E634F" w:rsidTr="00764CB2">
        <w:trPr>
          <w:trHeight w:val="21"/>
          <w:tblHeader/>
          <w:jc w:val="center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4E634F" w:rsidTr="00764CB2">
        <w:trPr>
          <w:trHeight w:val="21"/>
          <w:jc w:val="center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287,87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</w:tr>
      <w:tr w:rsidR="004E634F" w:rsidTr="00764CB2">
        <w:trPr>
          <w:trHeight w:val="21"/>
          <w:jc w:val="center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247,89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</w:t>
            </w:r>
          </w:p>
        </w:tc>
      </w:tr>
      <w:tr w:rsidR="004E634F" w:rsidTr="00764CB2">
        <w:trPr>
          <w:trHeight w:val="21"/>
          <w:jc w:val="center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20,53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E634F" w:rsidTr="00764CB2">
        <w:trPr>
          <w:trHeight w:val="21"/>
          <w:jc w:val="center"/>
        </w:trPr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0+253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0+272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19,45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</w:tbl>
    <w:p w:rsidR="004E634F" w:rsidRDefault="004E634F" w:rsidP="004E634F">
      <w:pPr>
        <w:jc w:val="center"/>
        <w:outlineLvl w:val="0"/>
        <w:rPr>
          <w:rFonts w:ascii="Arial" w:hAnsi="Arial" w:cs="Arial"/>
          <w:b/>
          <w:bCs/>
        </w:rPr>
      </w:pPr>
    </w:p>
    <w:p w:rsidR="004E634F" w:rsidRDefault="004E634F" w:rsidP="004E634F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ограждений</w:t>
      </w:r>
    </w:p>
    <w:p w:rsidR="004E634F" w:rsidRDefault="004E634F" w:rsidP="004E634F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Микрорайон Светлый </w:t>
      </w:r>
      <w:proofErr w:type="spellStart"/>
      <w:proofErr w:type="gramStart"/>
      <w:r>
        <w:rPr>
          <w:rFonts w:ascii="Arial" w:eastAsia="MS Mincho" w:hAnsi="Arial" w:cs="Arial"/>
          <w:b/>
          <w:bCs/>
          <w:i/>
          <w:iCs/>
        </w:rPr>
        <w:t>ул</w:t>
      </w:r>
      <w:proofErr w:type="spellEnd"/>
      <w:proofErr w:type="gramEnd"/>
      <w:r>
        <w:rPr>
          <w:rFonts w:ascii="Arial" w:eastAsia="MS Mincho" w:hAnsi="Arial" w:cs="Arial"/>
          <w:b/>
          <w:bCs/>
          <w:i/>
          <w:iCs/>
        </w:rPr>
        <w:t xml:space="preserve">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Локтинская</w:t>
      </w:r>
      <w:proofErr w:type="spellEnd"/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0+556</w:t>
      </w:r>
    </w:p>
    <w:p w:rsidR="004E634F" w:rsidRDefault="004E634F" w:rsidP="004E634F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4E634F" w:rsidRDefault="004E634F" w:rsidP="004E634F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01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4"/>
        <w:gridCol w:w="956"/>
        <w:gridCol w:w="956"/>
        <w:gridCol w:w="1145"/>
        <w:gridCol w:w="1147"/>
        <w:gridCol w:w="847"/>
        <w:gridCol w:w="969"/>
        <w:gridCol w:w="908"/>
        <w:gridCol w:w="719"/>
        <w:gridCol w:w="956"/>
        <w:gridCol w:w="956"/>
      </w:tblGrid>
      <w:tr w:rsidR="004E634F" w:rsidTr="004E634F">
        <w:trPr>
          <w:trHeight w:val="25"/>
          <w:tblHeader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2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E634F" w:rsidTr="004E634F">
        <w:trPr>
          <w:trHeight w:val="25"/>
          <w:tblHeader/>
          <w:jc w:val="center"/>
        </w:trPr>
        <w:tc>
          <w:tcPr>
            <w:tcW w:w="45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9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9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4E634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Проектируемые,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Дата уст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 xml:space="preserve">новки,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г</w:t>
            </w:r>
            <w:proofErr w:type="gramEnd"/>
          </w:p>
        </w:tc>
        <w:tc>
          <w:tcPr>
            <w:tcW w:w="96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</w:t>
            </w:r>
            <w:r>
              <w:rPr>
                <w:rFonts w:ascii="Arial" w:hAnsi="Arial" w:cs="Arial"/>
                <w:b/>
                <w:bCs/>
                <w:szCs w:val="18"/>
              </w:rPr>
              <w:t>е</w:t>
            </w:r>
            <w:r>
              <w:rPr>
                <w:rFonts w:ascii="Arial" w:hAnsi="Arial" w:cs="Arial"/>
                <w:b/>
                <w:bCs/>
                <w:szCs w:val="18"/>
              </w:rPr>
              <w:t>ние</w:t>
            </w:r>
          </w:p>
        </w:tc>
        <w:tc>
          <w:tcPr>
            <w:tcW w:w="90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Тип</w:t>
            </w:r>
          </w:p>
        </w:tc>
        <w:tc>
          <w:tcPr>
            <w:tcW w:w="71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Высота,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9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Материал</w:t>
            </w:r>
          </w:p>
        </w:tc>
        <w:tc>
          <w:tcPr>
            <w:tcW w:w="9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Зона распол</w:t>
            </w:r>
            <w:r>
              <w:rPr>
                <w:rFonts w:ascii="Arial" w:hAnsi="Arial" w:cs="Arial"/>
                <w:b/>
                <w:bCs/>
                <w:szCs w:val="18"/>
              </w:rPr>
              <w:t>о</w:t>
            </w:r>
            <w:r>
              <w:rPr>
                <w:rFonts w:ascii="Arial" w:hAnsi="Arial" w:cs="Arial"/>
                <w:b/>
                <w:bCs/>
                <w:szCs w:val="18"/>
              </w:rPr>
              <w:t>жения</w:t>
            </w:r>
          </w:p>
        </w:tc>
      </w:tr>
      <w:tr w:rsidR="004E634F" w:rsidTr="004E634F">
        <w:trPr>
          <w:trHeight w:val="25"/>
          <w:tblHeader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9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11</w:t>
            </w:r>
          </w:p>
        </w:tc>
      </w:tr>
      <w:tr w:rsidR="004E634F" w:rsidTr="004E634F">
        <w:trPr>
          <w:trHeight w:val="25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</w:tr>
      <w:tr w:rsidR="004E634F" w:rsidTr="004E634F">
        <w:trPr>
          <w:trHeight w:val="25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0+124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0+164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</w:tr>
      <w:tr w:rsidR="004E634F" w:rsidTr="004E634F">
        <w:trPr>
          <w:trHeight w:val="25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0+211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</w:tr>
      <w:tr w:rsidR="004E634F" w:rsidTr="004E634F">
        <w:trPr>
          <w:trHeight w:val="25"/>
          <w:jc w:val="center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осевой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перила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Металл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634F" w:rsidRDefault="004E634F" w:rsidP="00764CB2">
            <w:pPr>
              <w:rPr>
                <w:rFonts w:ascii="Arial" w:hAnsi="Arial" w:cs="Arial"/>
              </w:rPr>
            </w:pPr>
          </w:p>
        </w:tc>
      </w:tr>
    </w:tbl>
    <w:p w:rsidR="004E634F" w:rsidRDefault="004E634F" w:rsidP="004E634F">
      <w:pPr>
        <w:pStyle w:val="a3"/>
        <w:rPr>
          <w:rFonts w:eastAsia="MS Mincho"/>
        </w:rPr>
      </w:pPr>
    </w:p>
    <w:p w:rsidR="004E634F" w:rsidRDefault="004E634F" w:rsidP="004E634F">
      <w:pPr>
        <w:pStyle w:val="a3"/>
        <w:rPr>
          <w:rFonts w:eastAsia="MS Mincho"/>
        </w:rPr>
      </w:pPr>
    </w:p>
    <w:p w:rsidR="004E634F" w:rsidRPr="00EB5080" w:rsidRDefault="004E634F" w:rsidP="004E634F">
      <w:pPr>
        <w:rPr>
          <w:rFonts w:eastAsia="MS Mincho"/>
        </w:rPr>
      </w:pPr>
    </w:p>
    <w:p w:rsidR="004E634F" w:rsidRDefault="004E634F" w:rsidP="004E634F">
      <w:pPr>
        <w:pStyle w:val="a3"/>
        <w:rPr>
          <w:rFonts w:eastAsia="MS Mincho"/>
        </w:rPr>
      </w:pPr>
    </w:p>
    <w:p w:rsidR="004E634F" w:rsidRDefault="004E634F" w:rsidP="004E634F">
      <w:pPr>
        <w:pStyle w:val="a3"/>
        <w:rPr>
          <w:rFonts w:eastAsia="MS Mincho"/>
        </w:rPr>
      </w:pPr>
    </w:p>
    <w:p w:rsidR="004E634F" w:rsidRDefault="004E634F">
      <w:pPr>
        <w:pStyle w:val="a3"/>
        <w:rPr>
          <w:rFonts w:eastAsia="MS Mincho"/>
        </w:rPr>
      </w:pPr>
    </w:p>
    <w:sectPr w:rsidR="004E634F" w:rsidSect="004E634F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887128"/>
    <w:rsid w:val="001842E0"/>
    <w:rsid w:val="00215347"/>
    <w:rsid w:val="004E634F"/>
    <w:rsid w:val="00887128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887128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87128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E634F"/>
    <w:pPr>
      <w:jc w:val="center"/>
    </w:pPr>
    <w:rPr>
      <w:rFonts w:ascii="Arial" w:eastAsia="MS Mincho" w:hAnsi="Arial" w:cs="Arial"/>
      <w:b/>
      <w:bCs/>
    </w:rPr>
  </w:style>
  <w:style w:type="character" w:customStyle="1" w:styleId="a8">
    <w:name w:val="Название Знак"/>
    <w:basedOn w:val="a0"/>
    <w:link w:val="a7"/>
    <w:rsid w:val="004E634F"/>
    <w:rPr>
      <w:rFonts w:ascii="Arial" w:eastAsia="MS Mincho" w:hAnsi="Arial" w:cs="Arial"/>
      <w:b/>
      <w:bCs/>
      <w:sz w:val="24"/>
      <w:szCs w:val="24"/>
    </w:rPr>
  </w:style>
  <w:style w:type="character" w:customStyle="1" w:styleId="a4">
    <w:name w:val="Текст Знак"/>
    <w:basedOn w:val="a0"/>
    <w:link w:val="a3"/>
    <w:rsid w:val="004E634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4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2019-06-08T13:07:00Z</dcterms:created>
  <dcterms:modified xsi:type="dcterms:W3CDTF">2019-06-08T13:07:00Z</dcterms:modified>
</cp:coreProperties>
</file>